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305A2" w14:textId="77777777" w:rsidR="009E158D" w:rsidRDefault="009E158D" w:rsidP="009E1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Elizabeth BARBOR (BARBOUR)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PERYN)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(fl.1469)</w:t>
      </w:r>
    </w:p>
    <w:p w14:paraId="1B9BF391" w14:textId="77777777" w:rsidR="009E158D" w:rsidRDefault="009E158D" w:rsidP="009E1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Kirklington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 Gentlewoman.</w:t>
      </w:r>
    </w:p>
    <w:p w14:paraId="48DBC1BD" w14:textId="77777777" w:rsidR="009E158D" w:rsidRDefault="009E158D" w:rsidP="009E158D">
      <w:pPr>
        <w:rPr>
          <w:rFonts w:ascii="Times New Roman" w:hAnsi="Times New Roman" w:cs="Times New Roman"/>
          <w:sz w:val="24"/>
          <w:szCs w:val="24"/>
        </w:rPr>
      </w:pPr>
    </w:p>
    <w:p w14:paraId="31A4551D" w14:textId="77777777" w:rsidR="009E158D" w:rsidRDefault="009E158D" w:rsidP="009E158D">
      <w:pPr>
        <w:rPr>
          <w:rFonts w:ascii="Times New Roman" w:hAnsi="Times New Roman" w:cs="Times New Roman"/>
          <w:sz w:val="24"/>
          <w:szCs w:val="24"/>
        </w:rPr>
      </w:pPr>
    </w:p>
    <w:p w14:paraId="08621121" w14:textId="77777777" w:rsidR="009E158D" w:rsidRDefault="009E158D" w:rsidP="009E1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Feb.1469</w:t>
      </w:r>
      <w:r>
        <w:rPr>
          <w:rFonts w:ascii="Times New Roman" w:hAnsi="Times New Roman" w:cs="Times New Roman"/>
          <w:sz w:val="24"/>
          <w:szCs w:val="24"/>
        </w:rPr>
        <w:tab/>
        <w:t>She was granted a general pardon.</w:t>
      </w:r>
    </w:p>
    <w:p w14:paraId="3537DF6D" w14:textId="77777777" w:rsidR="009E158D" w:rsidRDefault="009E158D" w:rsidP="009E1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3B833A88" w14:textId="77777777" w:rsidR="009E158D" w:rsidRDefault="009E158D" w:rsidP="009E1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p.57)</w:t>
      </w:r>
    </w:p>
    <w:p w14:paraId="34693665" w14:textId="77777777" w:rsidR="009E158D" w:rsidRDefault="009E158D" w:rsidP="009E158D">
      <w:pPr>
        <w:rPr>
          <w:rFonts w:ascii="Times New Roman" w:hAnsi="Times New Roman" w:cs="Times New Roman"/>
          <w:sz w:val="24"/>
          <w:szCs w:val="24"/>
        </w:rPr>
      </w:pPr>
    </w:p>
    <w:p w14:paraId="43588301" w14:textId="77777777" w:rsidR="009E158D" w:rsidRDefault="009E158D" w:rsidP="009E158D">
      <w:pPr>
        <w:rPr>
          <w:rFonts w:ascii="Times New Roman" w:hAnsi="Times New Roman" w:cs="Times New Roman"/>
          <w:sz w:val="24"/>
          <w:szCs w:val="24"/>
        </w:rPr>
      </w:pPr>
    </w:p>
    <w:p w14:paraId="35A68DB0" w14:textId="77777777" w:rsidR="009E158D" w:rsidRDefault="009E158D" w:rsidP="009E1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2C8637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F0EDE" w14:textId="77777777" w:rsidR="009E158D" w:rsidRDefault="009E158D" w:rsidP="009139A6">
      <w:r>
        <w:separator/>
      </w:r>
    </w:p>
  </w:endnote>
  <w:endnote w:type="continuationSeparator" w:id="0">
    <w:p w14:paraId="08D07539" w14:textId="77777777" w:rsidR="009E158D" w:rsidRDefault="009E15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930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B88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B1E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AE0FE" w14:textId="77777777" w:rsidR="009E158D" w:rsidRDefault="009E158D" w:rsidP="009139A6">
      <w:r>
        <w:separator/>
      </w:r>
    </w:p>
  </w:footnote>
  <w:footnote w:type="continuationSeparator" w:id="0">
    <w:p w14:paraId="0ECE90DE" w14:textId="77777777" w:rsidR="009E158D" w:rsidRDefault="009E15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E3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7FB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363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8D"/>
    <w:rsid w:val="000666E0"/>
    <w:rsid w:val="002510B7"/>
    <w:rsid w:val="005C130B"/>
    <w:rsid w:val="00826F5C"/>
    <w:rsid w:val="009139A6"/>
    <w:rsid w:val="009448BB"/>
    <w:rsid w:val="009E158D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72BA8"/>
  <w15:chartTrackingRefBased/>
  <w15:docId w15:val="{1ECB8858-0877-4C3D-B18F-7B2AE438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58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2022-06-27T17:31:00Z</dcterms:created>
  <dcterms:modified xsi:type="dcterms:W3CDTF">2022-06-27T17:32:00Z</dcterms:modified>
</cp:coreProperties>
</file>